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0E8A4" w14:textId="77777777" w:rsidR="003B3C08" w:rsidRDefault="003B3C08" w:rsidP="003B3C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ELTON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4E98CF4" w14:textId="77777777" w:rsidR="003B3C08" w:rsidRDefault="003B3C08" w:rsidP="003B3C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Collingham</w:t>
      </w:r>
      <w:proofErr w:type="spellEnd"/>
      <w:r>
        <w:rPr>
          <w:rFonts w:ascii="Times New Roman" w:hAnsi="Times New Roman" w:cs="Times New Roman"/>
        </w:rPr>
        <w:t>, Nottinghamshire. Gentleman.</w:t>
      </w:r>
    </w:p>
    <w:p w14:paraId="1ED16162" w14:textId="77777777" w:rsidR="003B3C08" w:rsidRDefault="003B3C08" w:rsidP="003B3C08">
      <w:pPr>
        <w:rPr>
          <w:rFonts w:ascii="Times New Roman" w:hAnsi="Times New Roman" w:cs="Times New Roman"/>
        </w:rPr>
      </w:pPr>
    </w:p>
    <w:p w14:paraId="6191B6EE" w14:textId="77777777" w:rsidR="003B3C08" w:rsidRDefault="003B3C08" w:rsidP="003B3C08">
      <w:pPr>
        <w:rPr>
          <w:rFonts w:ascii="Times New Roman" w:hAnsi="Times New Roman" w:cs="Times New Roman"/>
        </w:rPr>
      </w:pPr>
    </w:p>
    <w:p w14:paraId="2E23A97F" w14:textId="77777777" w:rsidR="003B3C08" w:rsidRDefault="003B3C08" w:rsidP="003B3C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Villers of </w:t>
      </w:r>
      <w:proofErr w:type="spellStart"/>
      <w:r>
        <w:rPr>
          <w:rFonts w:ascii="Times New Roman" w:hAnsi="Times New Roman" w:cs="Times New Roman"/>
        </w:rPr>
        <w:t>Fulnetby</w:t>
      </w:r>
      <w:proofErr w:type="spellEnd"/>
      <w:r>
        <w:rPr>
          <w:rFonts w:ascii="Times New Roman" w:hAnsi="Times New Roman" w:cs="Times New Roman"/>
        </w:rPr>
        <w:t xml:space="preserve">, Lincolnshire(q.v.), brought a plaint of debt against </w:t>
      </w:r>
    </w:p>
    <w:p w14:paraId="292A293B" w14:textId="38495402" w:rsidR="003B3C08" w:rsidRDefault="003B3C08" w:rsidP="003B3C08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him, Christopher Marston of Cold Hanworth(q.v.) and John Colet of </w:t>
      </w: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Girton</w:t>
      </w:r>
      <w:proofErr w:type="spellEnd"/>
      <w:r>
        <w:rPr>
          <w:rFonts w:ascii="Times New Roman" w:hAnsi="Times New Roman" w:cs="Times New Roman"/>
        </w:rPr>
        <w:t>(q.v.).</w:t>
      </w:r>
    </w:p>
    <w:p w14:paraId="517C89D5" w14:textId="77777777" w:rsidR="003B3C08" w:rsidRDefault="003B3C08" w:rsidP="003B3C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33FD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1C0A292" w14:textId="77777777" w:rsidR="003B3C08" w:rsidRDefault="003B3C08" w:rsidP="003B3C08">
      <w:pPr>
        <w:rPr>
          <w:rFonts w:ascii="Times New Roman" w:hAnsi="Times New Roman" w:cs="Times New Roman"/>
        </w:rPr>
      </w:pPr>
    </w:p>
    <w:p w14:paraId="46298DFC" w14:textId="77777777" w:rsidR="003B3C08" w:rsidRDefault="003B3C08" w:rsidP="003B3C08">
      <w:pPr>
        <w:rPr>
          <w:rFonts w:ascii="Times New Roman" w:hAnsi="Times New Roman" w:cs="Times New Roman"/>
        </w:rPr>
      </w:pPr>
    </w:p>
    <w:p w14:paraId="4338D94F" w14:textId="77777777" w:rsidR="003B3C08" w:rsidRDefault="003B3C08" w:rsidP="003B3C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March 2019</w:t>
      </w:r>
    </w:p>
    <w:p w14:paraId="3704971C" w14:textId="77777777" w:rsidR="006B2F86" w:rsidRPr="00E71FC3" w:rsidRDefault="003B3C0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C4A03" w14:textId="77777777" w:rsidR="003B3C08" w:rsidRDefault="003B3C08" w:rsidP="00E71FC3">
      <w:r>
        <w:separator/>
      </w:r>
    </w:p>
  </w:endnote>
  <w:endnote w:type="continuationSeparator" w:id="0">
    <w:p w14:paraId="66444E41" w14:textId="77777777" w:rsidR="003B3C08" w:rsidRDefault="003B3C0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7988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5EA3C" w14:textId="77777777" w:rsidR="003B3C08" w:rsidRDefault="003B3C08" w:rsidP="00E71FC3">
      <w:r>
        <w:separator/>
      </w:r>
    </w:p>
  </w:footnote>
  <w:footnote w:type="continuationSeparator" w:id="0">
    <w:p w14:paraId="5534EE87" w14:textId="77777777" w:rsidR="003B3C08" w:rsidRDefault="003B3C0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C08"/>
    <w:rsid w:val="001A7C09"/>
    <w:rsid w:val="003B3C0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A01B5"/>
  <w15:chartTrackingRefBased/>
  <w15:docId w15:val="{CF72627C-CDE0-4EE6-8E0E-EC764D750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3C0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B3C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2019-03-14T20:52:00Z</dcterms:created>
  <dcterms:modified xsi:type="dcterms:W3CDTF">2019-03-14T20:53:00Z</dcterms:modified>
</cp:coreProperties>
</file>